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0E" w:rsidRPr="00462FF0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A218C1">
        <w:rPr>
          <w:rFonts w:asciiTheme="majorHAnsi" w:hAnsiTheme="majorHAnsi" w:cstheme="majorHAnsi"/>
          <w:u w:val="single"/>
        </w:rPr>
        <w:t>Lesson 4</w:t>
      </w:r>
      <w:r w:rsidR="00B72666">
        <w:rPr>
          <w:rFonts w:asciiTheme="majorHAnsi" w:hAnsiTheme="majorHAnsi" w:cstheme="majorHAnsi"/>
          <w:u w:val="single"/>
        </w:rPr>
        <w:t xml:space="preserve">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69F2AFE" wp14:editId="028A781E">
            <wp:extent cx="4552672" cy="467106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5101" cy="467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10DC82" wp14:editId="24E848EF">
            <wp:extent cx="4664075" cy="1557655"/>
            <wp:effectExtent l="0" t="0" r="317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EBD5A10" wp14:editId="25415E77">
            <wp:extent cx="3057525" cy="2143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93BD3B7" wp14:editId="4DB2CB6B">
            <wp:extent cx="4664075" cy="1865630"/>
            <wp:effectExtent l="0" t="0" r="317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lastRenderedPageBreak/>
        <w:drawing>
          <wp:inline distT="0" distB="0" distL="0" distR="0" wp14:anchorId="234094FD" wp14:editId="2365BBE6">
            <wp:extent cx="4664075" cy="2811145"/>
            <wp:effectExtent l="0" t="0" r="317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D363E" w:rsidRDefault="005D363E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C884521" wp14:editId="40668CFF">
            <wp:extent cx="4664075" cy="2815590"/>
            <wp:effectExtent l="0" t="0" r="317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81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63E" w:rsidRDefault="005D363E" w:rsidP="00107B53">
      <w:pPr>
        <w:rPr>
          <w:rFonts w:asciiTheme="majorHAnsi" w:hAnsiTheme="majorHAnsi" w:cstheme="majorHAnsi"/>
          <w:b/>
          <w:color w:val="0070C0"/>
          <w:sz w:val="28"/>
        </w:rPr>
      </w:pPr>
      <w:r w:rsidRPr="005D363E">
        <w:rPr>
          <w:rFonts w:asciiTheme="majorHAnsi" w:hAnsiTheme="majorHAnsi" w:cstheme="majorHAnsi"/>
          <w:b/>
          <w:color w:val="0070C0"/>
          <w:sz w:val="28"/>
        </w:rPr>
        <w:t xml:space="preserve">Because another group of 4 can be made. The answer should be 8 remainder 2. </w:t>
      </w:r>
    </w:p>
    <w:p w:rsidR="004B1058" w:rsidRDefault="004B1058" w:rsidP="00107B53">
      <w:pPr>
        <w:rPr>
          <w:rFonts w:asciiTheme="majorHAnsi" w:hAnsiTheme="majorHAnsi" w:cstheme="majorHAnsi"/>
          <w:b/>
          <w:color w:val="0070C0"/>
          <w:sz w:val="28"/>
        </w:rPr>
      </w:pPr>
    </w:p>
    <w:p w:rsidR="004B1058" w:rsidRPr="004B1058" w:rsidRDefault="004B1058" w:rsidP="00107B53">
      <w:pPr>
        <w:rPr>
          <w:rFonts w:asciiTheme="majorHAnsi" w:hAnsiTheme="majorHAnsi" w:cstheme="majorHAnsi"/>
          <w:sz w:val="28"/>
        </w:rPr>
      </w:pPr>
      <w:r w:rsidRPr="004B1058">
        <w:rPr>
          <w:rFonts w:asciiTheme="majorHAnsi" w:hAnsiTheme="majorHAnsi" w:cstheme="majorHAnsi"/>
          <w:sz w:val="28"/>
        </w:rPr>
        <w:t>5.</w:t>
      </w:r>
    </w:p>
    <w:p w:rsidR="00E6649F" w:rsidRPr="005D363E" w:rsidRDefault="004B1058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A7221D7" wp14:editId="006A98E5">
            <wp:extent cx="4664075" cy="124587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Pr="00107B53" w:rsidRDefault="00107B53" w:rsidP="00107B53">
      <w:pPr>
        <w:rPr>
          <w:rFonts w:asciiTheme="majorHAnsi" w:hAnsiTheme="majorHAnsi" w:cstheme="majorHAnsi"/>
          <w:sz w:val="28"/>
          <w:szCs w:val="28"/>
        </w:rPr>
      </w:pPr>
    </w:p>
    <w:sectPr w:rsidR="00107B53" w:rsidRPr="00107B5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>
      <w:rPr>
        <w:rFonts w:asciiTheme="majorHAnsi" w:hAnsiTheme="majorHAnsi" w:cstheme="majorHAnsi"/>
      </w:rPr>
      <w:t xml:space="preserve"> q’s 1-3</w:t>
    </w:r>
    <w:r w:rsidR="005D363E">
      <w:rPr>
        <w:rFonts w:asciiTheme="majorHAnsi" w:hAnsiTheme="majorHAnsi" w:cstheme="majorHAnsi"/>
      </w:rPr>
      <w:t>a</w:t>
    </w:r>
    <w:r w:rsidR="00E97B31" w:rsidRPr="00DC3B14">
      <w:rPr>
        <w:rFonts w:asciiTheme="majorHAnsi" w:hAnsiTheme="majorHAnsi" w:cstheme="majorHAnsi"/>
      </w:rPr>
      <w:t xml:space="preserve">          </w:t>
    </w:r>
    <w:r w:rsidR="00E64311">
      <w:rPr>
        <w:rFonts w:asciiTheme="majorHAnsi" w:hAnsiTheme="majorHAnsi" w:cstheme="majorHAnsi"/>
      </w:rPr>
      <w:t>most children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E64311"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56351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51BFD"/>
    <w:rsid w:val="00462FF0"/>
    <w:rsid w:val="00482841"/>
    <w:rsid w:val="00485708"/>
    <w:rsid w:val="00493311"/>
    <w:rsid w:val="004B1058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D363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218C1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56C04"/>
    <w:rsid w:val="00D6044E"/>
    <w:rsid w:val="00D63EEC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6649F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069D55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7</TotalTime>
  <Pages>2</Pages>
  <Words>24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2021-02-02T11:27:00Z</dcterms:created>
  <dcterms:modified xsi:type="dcterms:W3CDTF">2021-02-02T11:36:00Z</dcterms:modified>
</cp:coreProperties>
</file>